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317" w:rsidRDefault="00936530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(На фирменном бланке организации)</w:t>
      </w:r>
    </w:p>
    <w:p w:rsidR="00B75317" w:rsidRPr="00ED0836" w:rsidRDefault="00B75317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D0836" w:rsidRPr="00B75317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53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Коммерческое предложение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0836">
        <w:rPr>
          <w:rFonts w:ascii="Times New Roman" w:eastAsia="Times New Roman" w:hAnsi="Times New Roman" w:cs="Times New Roman"/>
          <w:b/>
          <w:lang w:eastAsia="ru-RU"/>
        </w:rPr>
        <w:t>на строительные работы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Д</w:t>
      </w:r>
      <w:r>
        <w:rPr>
          <w:rFonts w:ascii="Times New Roman" w:eastAsia="Times New Roman" w:hAnsi="Times New Roman" w:cs="Times New Roman"/>
          <w:lang w:eastAsia="ru-RU"/>
        </w:rPr>
        <w:t>ата: «____» ______________202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Кому: 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заказчика)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D0836">
        <w:rPr>
          <w:rFonts w:ascii="Times New Roman" w:eastAsia="Times New Roman" w:hAnsi="Times New Roman" w:cs="Times New Roman"/>
          <w:lang w:eastAsia="ru-RU"/>
        </w:rPr>
        <w:t>Участник___</w:t>
      </w:r>
      <w:r>
        <w:rPr>
          <w:rFonts w:ascii="Times New Roman" w:eastAsia="Times New Roman" w:hAnsi="Times New Roman" w:cs="Times New Roman"/>
          <w:lang w:eastAsia="ru-RU"/>
        </w:rPr>
        <w:t>______</w:t>
      </w:r>
      <w:r w:rsidRPr="00ED0836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(полное наименование, юридический, фактический, почтовый и телеграфный адрес, номер телефона, факса, ФИО, должность и телефон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ответственного лица, полные реквизиты, включая ИНН, ОГРН и ОКВЭД).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B75317">
        <w:rPr>
          <w:rFonts w:ascii="Times New Roman" w:eastAsia="Times New Roman" w:hAnsi="Times New Roman" w:cs="Times New Roman"/>
          <w:lang w:eastAsia="ru-RU"/>
        </w:rPr>
        <w:t>зучив направленное Вами</w:t>
      </w:r>
      <w:r>
        <w:rPr>
          <w:rFonts w:ascii="Times New Roman" w:eastAsia="Times New Roman" w:hAnsi="Times New Roman" w:cs="Times New Roman"/>
          <w:lang w:eastAsia="ru-RU"/>
        </w:rPr>
        <w:t xml:space="preserve"> техническое задание, мы, </w:t>
      </w:r>
      <w:r w:rsidRPr="00ED0836">
        <w:rPr>
          <w:rFonts w:ascii="Times New Roman" w:eastAsia="Times New Roman" w:hAnsi="Times New Roman" w:cs="Times New Roman"/>
          <w:lang w:eastAsia="ru-RU"/>
        </w:rPr>
        <w:t>нижеподписавшиеся, предлагаем осуществить выполнение работ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</w:t>
      </w:r>
      <w:r w:rsidR="006F71BF">
        <w:rPr>
          <w:rFonts w:ascii="Times New Roman" w:eastAsia="Times New Roman" w:hAnsi="Times New Roman" w:cs="Times New Roman"/>
          <w:lang w:eastAsia="ru-RU"/>
        </w:rPr>
        <w:t>_______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___________________________________________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работ)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на    сумму ________________________с НДС__________________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(цифрами и прописью)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подтвержденную прилагаемой таблицей: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tbl>
      <w:tblPr>
        <w:tblW w:w="7894" w:type="dxa"/>
        <w:tblInd w:w="1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559"/>
        <w:gridCol w:w="567"/>
        <w:gridCol w:w="689"/>
        <w:gridCol w:w="728"/>
        <w:gridCol w:w="1843"/>
        <w:gridCol w:w="851"/>
        <w:gridCol w:w="857"/>
      </w:tblGrid>
      <w:tr w:rsidR="00ED0836" w:rsidRPr="00ED0836" w:rsidTr="00ED0836">
        <w:tc>
          <w:tcPr>
            <w:tcW w:w="800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(работы)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ед.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Расчётное количество работ за весь период их выполнения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стоимость </w:t>
            </w:r>
          </w:p>
        </w:tc>
      </w:tr>
      <w:tr w:rsidR="00ED0836" w:rsidRPr="00ED0836" w:rsidTr="00ED0836">
        <w:trPr>
          <w:trHeight w:val="830"/>
        </w:trPr>
        <w:tc>
          <w:tcPr>
            <w:tcW w:w="8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</w:t>
            </w:r>
          </w:p>
        </w:tc>
        <w:tc>
          <w:tcPr>
            <w:tcW w:w="5386" w:type="dxa"/>
            <w:gridSpan w:val="5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7894" w:type="dxa"/>
            <w:gridSpan w:val="8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 с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</w:tr>
    </w:tbl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Сроки проведения работ 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Порядок оплаты ______________</w:t>
      </w:r>
      <w:r w:rsidR="00B87289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87289">
        <w:rPr>
          <w:rFonts w:ascii="Times New Roman" w:eastAsia="Times New Roman" w:hAnsi="Times New Roman" w:cs="Times New Roman"/>
          <w:lang w:eastAsia="ru-RU"/>
        </w:rPr>
        <w:t xml:space="preserve">      Гарантийный срок _________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В указанную стоимость входит: вознаграждение, компенсация всех издержек, связанных с выполнением работ, расходы, связанные с персоналом (командировочные расходы), в том числе питание, проезд работников и все иные расходы, необходимые для выполнения работ, в том числе стоимость используемых для производства работ материалов, механизмов, оборудования, техники, в том числе расходы по их передислокации. </w:t>
      </w:r>
    </w:p>
    <w:p w:rsidR="00ED0836" w:rsidRP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  Мы обязуемся в случае принятия нашего коммерческого предложения заключить дог</w:t>
      </w:r>
      <w:r w:rsidR="00B75317">
        <w:rPr>
          <w:rFonts w:ascii="Times New Roman" w:eastAsia="Times New Roman" w:hAnsi="Times New Roman" w:cs="Times New Roman"/>
          <w:lang w:eastAsia="ru-RU"/>
        </w:rPr>
        <w:t>овор в соответствии с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проектом договора</w:t>
      </w:r>
      <w:r w:rsidR="00B75317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32D6" w:rsidRPr="00EE32D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«Торговый дом ДВ-Цемент»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и выполнить работы в соответствии с требованиями техническо</w:t>
      </w:r>
      <w:r w:rsidR="00B75317">
        <w:rPr>
          <w:rFonts w:ascii="Times New Roman" w:eastAsia="Times New Roman" w:hAnsi="Times New Roman" w:cs="Times New Roman"/>
          <w:lang w:eastAsia="ru-RU"/>
        </w:rPr>
        <w:t>го задания и договора подряда</w:t>
      </w:r>
      <w:r w:rsidRPr="00ED0836">
        <w:rPr>
          <w:rFonts w:ascii="Times New Roman" w:eastAsia="Times New Roman" w:hAnsi="Times New Roman" w:cs="Times New Roman"/>
          <w:lang w:eastAsia="ru-RU"/>
        </w:rPr>
        <w:t>.</w:t>
      </w:r>
    </w:p>
    <w:p w:rsidR="00ED0836" w:rsidRPr="00ED0836" w:rsidRDefault="00ED0836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 xml:space="preserve">     Мы признаем, что направленн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заказчиком 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техническо</w:t>
      </w:r>
      <w:r w:rsidR="00B75317">
        <w:rPr>
          <w:rFonts w:ascii="Times New Roman" w:eastAsia="Times New Roman" w:hAnsi="Times New Roman" w:cs="Times New Roman"/>
          <w:lang w:eastAsia="ru-RU"/>
        </w:rPr>
        <w:t>е задание и представленн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нами коммерческое предложение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не накладывает на стороны никаких обязательств до момента заключения договора.</w:t>
      </w:r>
    </w:p>
    <w:p w:rsidR="00B75317" w:rsidRPr="00ED0836" w:rsidRDefault="00B75317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6F71BF" w:rsidRPr="00ED0836" w:rsidRDefault="006F71BF" w:rsidP="006F71B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Представленное коммерческое предложение действительно до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ED0836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ED0836">
        <w:rPr>
          <w:rFonts w:ascii="Times New Roman" w:eastAsia="Times New Roman" w:hAnsi="Times New Roman" w:cs="Times New Roman"/>
          <w:lang w:eastAsia="ru-RU"/>
        </w:rPr>
        <w:t>_______________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6F71BF" w:rsidRPr="00ED0836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75317" w:rsidRPr="00ED0836" w:rsidRDefault="00B75317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_____________________________                                 ___________________________________</w:t>
      </w:r>
    </w:p>
    <w:p w:rsidR="00ED0836" w:rsidRPr="00EE32D6" w:rsidRDefault="00ED0836" w:rsidP="00EE32D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Руководитель организации (должность, </w:t>
      </w:r>
      <w:proofErr w:type="gramStart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ED0836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ED0836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(подпись, печать)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sectPr w:rsidR="00ED0836" w:rsidRPr="00EE32D6" w:rsidSect="00ED083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4D"/>
    <w:rsid w:val="001049D2"/>
    <w:rsid w:val="006F71BF"/>
    <w:rsid w:val="0085594D"/>
    <w:rsid w:val="008D2E2B"/>
    <w:rsid w:val="00936530"/>
    <w:rsid w:val="00B75317"/>
    <w:rsid w:val="00B87289"/>
    <w:rsid w:val="00ED0836"/>
    <w:rsid w:val="00E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DFC23-890E-4D0A-9442-D657974B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970E210F</Template>
  <TotalTime>37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 Максим Тахиржанович</dc:creator>
  <cp:keywords/>
  <dc:description/>
  <cp:lastModifiedBy>Морозов Антон Леонидович</cp:lastModifiedBy>
  <cp:revision>6</cp:revision>
  <dcterms:created xsi:type="dcterms:W3CDTF">2020-05-25T04:48:00Z</dcterms:created>
  <dcterms:modified xsi:type="dcterms:W3CDTF">2021-03-18T22:18:00Z</dcterms:modified>
</cp:coreProperties>
</file>